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19" w:rsidRPr="004730A7" w:rsidRDefault="00F62419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419" w:rsidRPr="004730A7" w:rsidRDefault="00F62419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F62419" w:rsidRPr="004730A7" w:rsidRDefault="00F62419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0"/>
        <w:gridCol w:w="1325"/>
        <w:gridCol w:w="6250"/>
      </w:tblGrid>
      <w:tr w:rsidR="00F62419" w:rsidRPr="009F4CA4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:rsidR="00F62419" w:rsidRPr="004730A7" w:rsidRDefault="00F62419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:rsidR="00F62419" w:rsidRPr="004730A7" w:rsidRDefault="00F62419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F62419" w:rsidRPr="004730A7" w:rsidRDefault="00F62419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F62419" w:rsidRPr="004730A7" w:rsidRDefault="00F62419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F62419" w:rsidRPr="009F4CA4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:rsidR="00F62419" w:rsidRPr="004730A7" w:rsidRDefault="00F62419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:rsidR="00F62419" w:rsidRPr="004730A7" w:rsidRDefault="00F62419" w:rsidP="00794E00">
            <w:pPr>
              <w:jc w:val="center"/>
              <w:rPr>
                <w:rFonts w:ascii="Times New Roman" w:hAnsi="Times New Roman"/>
              </w:rPr>
            </w:pPr>
          </w:p>
          <w:p w:rsidR="00F62419" w:rsidRPr="004730A7" w:rsidRDefault="00F62419" w:rsidP="00794E00">
            <w:pPr>
              <w:jc w:val="center"/>
              <w:rPr>
                <w:rFonts w:ascii="Times New Roman" w:hAnsi="Times New Roman"/>
              </w:rPr>
            </w:pPr>
          </w:p>
          <w:p w:rsidR="00F62419" w:rsidRPr="004730A7" w:rsidRDefault="00F62419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:rsidR="00F62419" w:rsidRPr="004730A7" w:rsidRDefault="00F62419" w:rsidP="00794E00">
            <w:pPr>
              <w:jc w:val="center"/>
              <w:rPr>
                <w:rFonts w:ascii="Times New Roman" w:hAnsi="Times New Roman"/>
              </w:rPr>
            </w:pPr>
          </w:p>
          <w:p w:rsidR="00F62419" w:rsidRPr="004730A7" w:rsidRDefault="00F62419" w:rsidP="00794E00">
            <w:pPr>
              <w:jc w:val="center"/>
              <w:rPr>
                <w:rFonts w:ascii="Times New Roman" w:hAnsi="Times New Roman"/>
              </w:rPr>
            </w:pPr>
          </w:p>
          <w:p w:rsidR="00F62419" w:rsidRPr="004730A7" w:rsidRDefault="00F62419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:rsidR="00F62419" w:rsidRPr="004730A7" w:rsidRDefault="00F62419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:rsidR="00F62419" w:rsidRPr="004730A7" w:rsidRDefault="00F62419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:rsidR="00F62419" w:rsidRPr="004730A7" w:rsidRDefault="00F62419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:rsidR="00F62419" w:rsidRPr="009F4CA4" w:rsidRDefault="00F62419" w:rsidP="00A91661">
            <w:pPr>
              <w:rPr>
                <w:rFonts w:ascii="Times New Roman" w:hAnsi="Times New Roman"/>
              </w:rPr>
            </w:pPr>
          </w:p>
          <w:p w:rsidR="00F62419" w:rsidRPr="009F4CA4" w:rsidRDefault="00F62419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:rsidR="00F62419" w:rsidRPr="009F4CA4" w:rsidRDefault="00F62419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:rsidR="00F62419" w:rsidRPr="009F4CA4" w:rsidRDefault="00F62419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Fotofiksācija.</w:t>
            </w:r>
          </w:p>
          <w:p w:rsidR="00F62419" w:rsidRPr="009F4CA4" w:rsidRDefault="00F62419" w:rsidP="00A91661">
            <w:pPr>
              <w:rPr>
                <w:rFonts w:ascii="Times New Roman" w:hAnsi="Times New Roman"/>
              </w:rPr>
            </w:pPr>
          </w:p>
          <w:p w:rsidR="00F62419" w:rsidRPr="004730A7" w:rsidRDefault="00F62419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:rsidR="00F62419" w:rsidRPr="004730A7" w:rsidRDefault="00F62419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2419" w:rsidRPr="004730A7" w:rsidRDefault="00F62419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62419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419" w:rsidRDefault="00F62419" w:rsidP="006D738C">
      <w:r>
        <w:separator/>
      </w:r>
    </w:p>
  </w:endnote>
  <w:endnote w:type="continuationSeparator" w:id="0">
    <w:p w:rsidR="00F62419" w:rsidRDefault="00F62419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419" w:rsidRDefault="00F62419" w:rsidP="006D738C">
      <w:r>
        <w:separator/>
      </w:r>
    </w:p>
  </w:footnote>
  <w:footnote w:type="continuationSeparator" w:id="0">
    <w:p w:rsidR="00F62419" w:rsidRDefault="00F62419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419" w:rsidRPr="004730A7" w:rsidRDefault="00F62419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Pr="003E24C5">
      <w:rPr>
        <w:rFonts w:ascii="Times New Roman" w:hAnsi="Times New Roman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F62419" w:rsidRPr="004730A7" w:rsidRDefault="00F62419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:rsidR="00F62419" w:rsidRPr="004730A7" w:rsidRDefault="00F62419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:rsidR="00F62419" w:rsidRPr="004730A7" w:rsidRDefault="00F62419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:rsidR="00F62419" w:rsidRDefault="00F62419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“</w:t>
    </w:r>
    <w:r w:rsidRPr="00D54EBF">
      <w:rPr>
        <w:rFonts w:ascii="Times New Roman" w:hAnsi="Times New Roman"/>
        <w:caps/>
        <w:spacing w:val="2"/>
        <w:sz w:val="16"/>
        <w:szCs w:val="16"/>
      </w:rPr>
      <w:t xml:space="preserve">dzīvojamās mājas </w:t>
    </w:r>
    <w:r>
      <w:rPr>
        <w:rFonts w:ascii="Times New Roman" w:hAnsi="Times New Roman"/>
        <w:caps/>
        <w:spacing w:val="2"/>
        <w:sz w:val="16"/>
        <w:szCs w:val="16"/>
      </w:rPr>
      <w:t>SAULES iela 4</w:t>
    </w:r>
    <w:r w:rsidRPr="00D54EBF">
      <w:rPr>
        <w:rFonts w:ascii="Times New Roman" w:hAnsi="Times New Roman"/>
        <w:caps/>
        <w:spacing w:val="2"/>
        <w:sz w:val="16"/>
        <w:szCs w:val="16"/>
      </w:rPr>
      <w:t>, Daugavpilī</w:t>
    </w:r>
    <w:r>
      <w:rPr>
        <w:rFonts w:ascii="Times New Roman" w:hAnsi="Times New Roman"/>
        <w:caps/>
        <w:spacing w:val="2"/>
        <w:sz w:val="16"/>
        <w:szCs w:val="16"/>
      </w:rPr>
      <w:t xml:space="preserve">, bēniņu </w:t>
    </w:r>
  </w:p>
  <w:p w:rsidR="00F62419" w:rsidRPr="00D54EBF" w:rsidRDefault="00F62419" w:rsidP="002611F6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pārseguma siltUMIZOLĀCIJAS IERĪKOŠANA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  <w:r>
      <w:rPr>
        <w:rFonts w:ascii="Times New Roman" w:hAnsi="Times New Roman"/>
        <w:caps/>
        <w:spacing w:val="2"/>
        <w:sz w:val="16"/>
        <w:szCs w:val="16"/>
      </w:rPr>
      <w:t xml:space="preserve"> PĀRSTRĀDE</w:t>
    </w:r>
  </w:p>
  <w:p w:rsidR="00F62419" w:rsidRPr="00D54EBF" w:rsidRDefault="00F62419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SAULES iela 4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LV-5401, Latvija,</w:t>
    </w:r>
  </w:p>
  <w:p w:rsidR="00F62419" w:rsidRDefault="00F62419" w:rsidP="00B26EF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Pr="006969C1">
      <w:rPr>
        <w:lang w:eastAsia="ar-SA"/>
      </w:rPr>
      <w:t>050000</w:t>
    </w:r>
    <w:r>
      <w:rPr>
        <w:lang w:eastAsia="ar-SA"/>
      </w:rPr>
      <w:t>13903001</w:t>
    </w:r>
    <w:r w:rsidRPr="006969C1">
      <w:t>.</w:t>
    </w:r>
  </w:p>
  <w:p w:rsidR="00F62419" w:rsidRPr="00220082" w:rsidRDefault="00F62419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51673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11F6"/>
    <w:rsid w:val="002706F9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24C5"/>
    <w:rsid w:val="003E58AC"/>
    <w:rsid w:val="004104D4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C776E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F6C"/>
    <w:rsid w:val="005902AA"/>
    <w:rsid w:val="005E2F39"/>
    <w:rsid w:val="005E38D8"/>
    <w:rsid w:val="005E7165"/>
    <w:rsid w:val="0060334D"/>
    <w:rsid w:val="00604636"/>
    <w:rsid w:val="00606B5F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71837"/>
    <w:rsid w:val="00986C95"/>
    <w:rsid w:val="009A52EE"/>
    <w:rsid w:val="009B32A8"/>
    <w:rsid w:val="009C5C97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4589F"/>
    <w:rsid w:val="00A54F20"/>
    <w:rsid w:val="00A740C9"/>
    <w:rsid w:val="00A825EB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23FC"/>
    <w:rsid w:val="00CB640A"/>
    <w:rsid w:val="00CD0435"/>
    <w:rsid w:val="00CD5ABC"/>
    <w:rsid w:val="00CD62F5"/>
    <w:rsid w:val="00CE65F0"/>
    <w:rsid w:val="00D20663"/>
    <w:rsid w:val="00D24E57"/>
    <w:rsid w:val="00D53670"/>
    <w:rsid w:val="00D546DB"/>
    <w:rsid w:val="00D54EBF"/>
    <w:rsid w:val="00D8367E"/>
    <w:rsid w:val="00D87563"/>
    <w:rsid w:val="00DC38C7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000D"/>
    <w:rsid w:val="00F55B34"/>
    <w:rsid w:val="00F614CC"/>
    <w:rsid w:val="00F62419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sz w:val="20"/>
      <w:szCs w:val="20"/>
      <w:lang w:val="lv-LV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0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72</Words>
  <Characters>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2</cp:revision>
  <cp:lastPrinted>2019-07-31T00:17:00Z</cp:lastPrinted>
  <dcterms:created xsi:type="dcterms:W3CDTF">2023-11-27T08:25:00Z</dcterms:created>
  <dcterms:modified xsi:type="dcterms:W3CDTF">2023-11-27T08:25:00Z</dcterms:modified>
</cp:coreProperties>
</file>